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E9" w:rsidRDefault="005167CE" w:rsidP="001330D3">
      <w:pPr>
        <w:pStyle w:val="Heading1"/>
        <w:jc w:val="center"/>
      </w:pPr>
      <w:r>
        <w:t>M</w:t>
      </w:r>
      <w:r w:rsidR="0077684B">
        <w:t xml:space="preserve">embership Secretary’s </w:t>
      </w:r>
      <w:r w:rsidR="001330D3">
        <w:t xml:space="preserve">Report – Board Meeting </w:t>
      </w:r>
      <w:r w:rsidR="0077684B">
        <w:t>2</w:t>
      </w:r>
      <w:r w:rsidR="00E75B0C" w:rsidRPr="00E75B0C">
        <w:rPr>
          <w:vertAlign w:val="superscript"/>
        </w:rPr>
        <w:t>nd</w:t>
      </w:r>
      <w:r w:rsidR="00E75B0C">
        <w:t xml:space="preserve"> April</w:t>
      </w:r>
      <w:r w:rsidR="0077684B">
        <w:t xml:space="preserve"> 2014</w:t>
      </w:r>
    </w:p>
    <w:p w:rsidR="00AA34ED" w:rsidRDefault="00AA34ED" w:rsidP="00AA34ED"/>
    <w:p w:rsidR="00AA34ED" w:rsidRPr="00AA34ED" w:rsidRDefault="00AA34ED" w:rsidP="005C6F2B">
      <w:pPr>
        <w:pStyle w:val="Heading2"/>
      </w:pPr>
      <w:r w:rsidRPr="00AA34ED">
        <w:t>ACP clubs</w:t>
      </w:r>
    </w:p>
    <w:p w:rsidR="00505087" w:rsidRDefault="00D10C49" w:rsidP="00AA34ED">
      <w:r>
        <w:t xml:space="preserve">I have completed the </w:t>
      </w:r>
      <w:r w:rsidR="00AA34ED">
        <w:t>tid</w:t>
      </w:r>
      <w:r>
        <w:t>y</w:t>
      </w:r>
      <w:r w:rsidR="00AA34ED">
        <w:t xml:space="preserve">-up </w:t>
      </w:r>
      <w:r>
        <w:t xml:space="preserve">of our clubs list </w:t>
      </w:r>
      <w:r w:rsidR="00AA34ED">
        <w:t xml:space="preserve">and submitted </w:t>
      </w:r>
      <w:r>
        <w:t xml:space="preserve">this </w:t>
      </w:r>
      <w:r w:rsidR="00AA34ED">
        <w:t>to ACP</w:t>
      </w:r>
      <w:r w:rsidR="00505087">
        <w:t xml:space="preserve">.  These clubs </w:t>
      </w:r>
      <w:r>
        <w:t xml:space="preserve">have </w:t>
      </w:r>
      <w:r w:rsidR="00505087">
        <w:t xml:space="preserve">been </w:t>
      </w:r>
      <w:r>
        <w:t>allocated new</w:t>
      </w:r>
      <w:r w:rsidR="00AA34ED">
        <w:t xml:space="preserve"> number</w:t>
      </w:r>
      <w:r>
        <w:t>s</w:t>
      </w:r>
      <w:r w:rsidR="00505087">
        <w:t xml:space="preserve"> by ACP</w:t>
      </w:r>
      <w:r>
        <w:t xml:space="preserve"> which I’ve recorded.  </w:t>
      </w:r>
    </w:p>
    <w:p w:rsidR="00AA34ED" w:rsidRDefault="00D10C49" w:rsidP="00AA34ED">
      <w:r>
        <w:t xml:space="preserve">I </w:t>
      </w:r>
      <w:r w:rsidR="00505087">
        <w:t xml:space="preserve">received a </w:t>
      </w:r>
      <w:r>
        <w:t xml:space="preserve">request to supply </w:t>
      </w:r>
      <w:r w:rsidR="001E7C6F">
        <w:t xml:space="preserve">an </w:t>
      </w:r>
      <w:r>
        <w:t>ACP number</w:t>
      </w:r>
      <w:r w:rsidR="00505087">
        <w:t>,</w:t>
      </w:r>
      <w:r>
        <w:t xml:space="preserve"> as </w:t>
      </w:r>
      <w:r w:rsidR="00505087">
        <w:t xml:space="preserve">this was requested </w:t>
      </w:r>
      <w:r w:rsidR="001E7C6F">
        <w:t>on</w:t>
      </w:r>
      <w:r w:rsidR="00505087">
        <w:t xml:space="preserve"> an entry form for a</w:t>
      </w:r>
      <w:r>
        <w:t xml:space="preserve"> 1</w:t>
      </w:r>
      <w:r w:rsidR="00505087">
        <w:t>2</w:t>
      </w:r>
      <w:r>
        <w:t>00km international event</w:t>
      </w:r>
      <w:r w:rsidR="00505087">
        <w:t xml:space="preserve">.  </w:t>
      </w:r>
      <w:r>
        <w:t>I was able to do</w:t>
      </w:r>
      <w:r w:rsidR="00505087">
        <w:t xml:space="preserve"> this, but I’ve not been asked for this before</w:t>
      </w:r>
      <w:r>
        <w:t>.  I</w:t>
      </w:r>
      <w:r w:rsidR="00505087">
        <w:t xml:space="preserve">f there is </w:t>
      </w:r>
      <w:r>
        <w:t>a requirement to quote these numbers then we should mak</w:t>
      </w:r>
      <w:r w:rsidR="00505087">
        <w:t xml:space="preserve">e </w:t>
      </w:r>
      <w:r>
        <w:t>these public</w:t>
      </w:r>
      <w:r w:rsidR="00505087">
        <w:t xml:space="preserve"> by listing them on the website.  </w:t>
      </w:r>
      <w:r>
        <w:t xml:space="preserve">Does anyone </w:t>
      </w:r>
      <w:r w:rsidR="00505087">
        <w:t xml:space="preserve">know if we </w:t>
      </w:r>
      <w:r w:rsidR="001E7C6F">
        <w:t>used to do this, if we still do (</w:t>
      </w:r>
      <w:r w:rsidR="00505087">
        <w:t>and where</w:t>
      </w:r>
      <w:r w:rsidR="001E7C6F">
        <w:t xml:space="preserve"> as it will need to be updated!</w:t>
      </w:r>
      <w:r w:rsidR="00505087">
        <w:t xml:space="preserve">), and </w:t>
      </w:r>
      <w:r w:rsidR="001E7C6F">
        <w:t xml:space="preserve">is this something we </w:t>
      </w:r>
      <w:r w:rsidR="00505087">
        <w:t>should do so in the future?</w:t>
      </w:r>
    </w:p>
    <w:p w:rsidR="00AA34ED" w:rsidRDefault="00D10C49" w:rsidP="00AA34ED">
      <w:r>
        <w:t>There will be an article in the next Arrivée</w:t>
      </w:r>
      <w:r w:rsidR="00AA34ED">
        <w:t xml:space="preserve"> point</w:t>
      </w:r>
      <w:r>
        <w:t>ing</w:t>
      </w:r>
      <w:r w:rsidR="00AA34ED">
        <w:t xml:space="preserve"> out </w:t>
      </w:r>
      <w:r>
        <w:t xml:space="preserve">the </w:t>
      </w:r>
      <w:r w:rsidR="00AA34ED">
        <w:t xml:space="preserve">changes made, </w:t>
      </w:r>
      <w:r>
        <w:t xml:space="preserve">and requesting that </w:t>
      </w:r>
      <w:r w:rsidR="00AA34ED">
        <w:t>members review</w:t>
      </w:r>
      <w:r>
        <w:t xml:space="preserve"> and update</w:t>
      </w:r>
      <w:r w:rsidR="00AA34ED">
        <w:t xml:space="preserve"> their </w:t>
      </w:r>
      <w:r w:rsidR="001E7C6F">
        <w:t xml:space="preserve">club </w:t>
      </w:r>
      <w:r w:rsidR="00AA34ED">
        <w:t>details</w:t>
      </w:r>
      <w:r>
        <w:t>.</w:t>
      </w:r>
    </w:p>
    <w:p w:rsidR="00D10C49" w:rsidRDefault="00A26F42" w:rsidP="00D10C49">
      <w:r>
        <w:t xml:space="preserve">This </w:t>
      </w:r>
      <w:r w:rsidR="00505087">
        <w:t xml:space="preserve">exercise </w:t>
      </w:r>
      <w:r>
        <w:t xml:space="preserve">has </w:t>
      </w:r>
      <w:r w:rsidR="00AA34ED">
        <w:t>also “fixed” a</w:t>
      </w:r>
      <w:r>
        <w:t xml:space="preserve"> </w:t>
      </w:r>
      <w:r w:rsidR="00AA34ED">
        <w:t>long-standing problem, where</w:t>
      </w:r>
      <w:r w:rsidR="00D10C49">
        <w:t>by</w:t>
      </w:r>
      <w:r w:rsidR="00AA34ED">
        <w:t xml:space="preserve"> the Clubs points list and the CTC points list sometimes </w:t>
      </w:r>
      <w:proofErr w:type="gramStart"/>
      <w:r w:rsidR="00D10C49">
        <w:t xml:space="preserve">included </w:t>
      </w:r>
      <w:r w:rsidR="00AA34ED">
        <w:t xml:space="preserve"> a</w:t>
      </w:r>
      <w:proofErr w:type="gramEnd"/>
      <w:r w:rsidR="00AA34ED">
        <w:t xml:space="preserve"> member</w:t>
      </w:r>
      <w:r w:rsidR="00D10C49">
        <w:t xml:space="preserve"> and his/her</w:t>
      </w:r>
      <w:r w:rsidR="00AA34ED">
        <w:t xml:space="preserve"> points </w:t>
      </w:r>
      <w:r w:rsidR="001E7C6F">
        <w:t>more than once</w:t>
      </w:r>
      <w:r w:rsidR="00AA34ED">
        <w:t xml:space="preserve"> (</w:t>
      </w:r>
      <w:proofErr w:type="spellStart"/>
      <w:r w:rsidR="001E7C6F">
        <w:t>eg</w:t>
      </w:r>
      <w:proofErr w:type="spellEnd"/>
      <w:r w:rsidR="001E7C6F">
        <w:t xml:space="preserve"> </w:t>
      </w:r>
      <w:r w:rsidR="00AA34ED">
        <w:t>Ten CC</w:t>
      </w:r>
      <w:r w:rsidR="001E7C6F">
        <w:t xml:space="preserve"> who boast that they are </w:t>
      </w:r>
      <w:r w:rsidR="00D10C49">
        <w:t>6</w:t>
      </w:r>
      <w:r w:rsidR="00AA34ED" w:rsidRPr="00AA34ED">
        <w:rPr>
          <w:vertAlign w:val="superscript"/>
        </w:rPr>
        <w:t>th</w:t>
      </w:r>
      <w:r w:rsidR="00AA34ED">
        <w:t xml:space="preserve"> best AUK club</w:t>
      </w:r>
      <w:r w:rsidR="001E7C6F">
        <w:t xml:space="preserve"> but </w:t>
      </w:r>
      <w:r w:rsidR="00AA34ED">
        <w:t xml:space="preserve">sadly </w:t>
      </w:r>
      <w:r w:rsidR="001E7C6F">
        <w:t xml:space="preserve">this </w:t>
      </w:r>
      <w:r w:rsidR="00D10C49">
        <w:t xml:space="preserve">is </w:t>
      </w:r>
      <w:r w:rsidR="00AA34ED">
        <w:t>not true</w:t>
      </w:r>
      <w:r w:rsidR="00D10C49">
        <w:t xml:space="preserve">, </w:t>
      </w:r>
      <w:r w:rsidR="001E7C6F">
        <w:t xml:space="preserve">as their highest appearance was </w:t>
      </w:r>
      <w:r w:rsidR="00D10C49">
        <w:t>7</w:t>
      </w:r>
      <w:r w:rsidR="00D10C49" w:rsidRPr="00D10C49">
        <w:rPr>
          <w:vertAlign w:val="superscript"/>
        </w:rPr>
        <w:t>th</w:t>
      </w:r>
      <w:r w:rsidR="001E7C6F">
        <w:t xml:space="preserve">in 2010 </w:t>
      </w:r>
      <w:r w:rsidR="00D10C49">
        <w:t xml:space="preserve">but </w:t>
      </w:r>
      <w:r w:rsidR="001E7C6F">
        <w:t xml:space="preserve">even this </w:t>
      </w:r>
      <w:r w:rsidR="00D10C49">
        <w:t xml:space="preserve">should also have been much </w:t>
      </w:r>
      <w:r w:rsidR="001E7C6F">
        <w:t>lower had the points calculation been correct</w:t>
      </w:r>
      <w:r w:rsidR="00AA34ED">
        <w:t>).</w:t>
      </w:r>
      <w:r w:rsidR="001E7C6F">
        <w:t xml:space="preserve">  I doubt that this multiple counting has affected any of the awards.</w:t>
      </w:r>
    </w:p>
    <w:p w:rsidR="00B9225A" w:rsidRPr="00F12CBF" w:rsidRDefault="00F12CBF" w:rsidP="00D10C49">
      <w:pPr>
        <w:pStyle w:val="Heading2"/>
      </w:pPr>
      <w:r w:rsidRPr="00F12CBF">
        <w:t>OCD</w:t>
      </w:r>
    </w:p>
    <w:p w:rsidR="00E75B0C" w:rsidRDefault="00D10C49" w:rsidP="00E75B0C">
      <w:r>
        <w:t>Of the 197 new members added following the OCD merger, we’ve lost 5 already.  Brian Haywood and Mrs D Hobbs died some year ago</w:t>
      </w:r>
      <w:r w:rsidR="0037312D">
        <w:t>, David Rigby and Michael Shepherd are not at the address on file, and Giles Croft very politely advised that he was not interested in continuing with AUK/OCD.</w:t>
      </w:r>
    </w:p>
    <w:p w:rsidR="00E75B0C" w:rsidRPr="00E75B0C" w:rsidRDefault="0037312D" w:rsidP="005C6F2B">
      <w:pPr>
        <w:pStyle w:val="Heading2"/>
      </w:pPr>
      <w:r>
        <w:t xml:space="preserve">Review of </w:t>
      </w:r>
      <w:r w:rsidR="00E75B0C" w:rsidRPr="00E75B0C">
        <w:t xml:space="preserve">Overseas </w:t>
      </w:r>
      <w:r>
        <w:t>Postal Supplement</w:t>
      </w:r>
    </w:p>
    <w:tbl>
      <w:tblPr>
        <w:tblStyle w:val="TableGrid"/>
        <w:tblpPr w:leftFromText="180" w:rightFromText="180" w:vertAnchor="text" w:horzAnchor="margin" w:tblpXSpec="right" w:tblpY="103"/>
        <w:tblOverlap w:val="never"/>
        <w:tblW w:w="0" w:type="auto"/>
        <w:tblLook w:val="04A0"/>
      </w:tblPr>
      <w:tblGrid>
        <w:gridCol w:w="2312"/>
        <w:gridCol w:w="982"/>
        <w:gridCol w:w="1134"/>
      </w:tblGrid>
      <w:tr w:rsidR="00505087" w:rsidTr="00505087">
        <w:tc>
          <w:tcPr>
            <w:tcW w:w="23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>Postal rates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05087" w:rsidRDefault="00505087" w:rsidP="00505087">
            <w:r>
              <w:t>UK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>Overseas</w:t>
            </w:r>
          </w:p>
        </w:tc>
      </w:tr>
      <w:tr w:rsidR="00505087" w:rsidTr="00505087">
        <w:tc>
          <w:tcPr>
            <w:tcW w:w="23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 xml:space="preserve">Feb </w:t>
            </w:r>
            <w:proofErr w:type="spellStart"/>
            <w:r>
              <w:t>Arrivee+Handbook</w:t>
            </w:r>
            <w:proofErr w:type="spellEnd"/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</w:tcBorders>
          </w:tcPr>
          <w:p w:rsidR="00505087" w:rsidRDefault="00505087" w:rsidP="00505087">
            <w:r>
              <w:t>£1.48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>£5.15</w:t>
            </w:r>
          </w:p>
        </w:tc>
      </w:tr>
      <w:tr w:rsidR="00505087" w:rsidTr="00505087">
        <w:tc>
          <w:tcPr>
            <w:tcW w:w="2312" w:type="dxa"/>
            <w:tcBorders>
              <w:left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 xml:space="preserve">May </w:t>
            </w:r>
            <w:proofErr w:type="spellStart"/>
            <w:r>
              <w:t>Arrivee</w:t>
            </w:r>
            <w:proofErr w:type="spellEnd"/>
          </w:p>
        </w:tc>
        <w:tc>
          <w:tcPr>
            <w:tcW w:w="982" w:type="dxa"/>
            <w:tcBorders>
              <w:left w:val="single" w:sz="12" w:space="0" w:color="auto"/>
            </w:tcBorders>
          </w:tcPr>
          <w:p w:rsidR="00505087" w:rsidRDefault="00505087" w:rsidP="00505087">
            <w:r>
              <w:t>£1.17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505087" w:rsidRDefault="00505087" w:rsidP="00505087">
            <w:r>
              <w:t>£3.70</w:t>
            </w:r>
          </w:p>
        </w:tc>
      </w:tr>
      <w:tr w:rsidR="00505087" w:rsidTr="00505087">
        <w:tc>
          <w:tcPr>
            <w:tcW w:w="2312" w:type="dxa"/>
            <w:tcBorders>
              <w:left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 xml:space="preserve">Aug </w:t>
            </w:r>
            <w:proofErr w:type="spellStart"/>
            <w:r>
              <w:t>Arrivee</w:t>
            </w:r>
            <w:proofErr w:type="spellEnd"/>
          </w:p>
        </w:tc>
        <w:tc>
          <w:tcPr>
            <w:tcW w:w="982" w:type="dxa"/>
            <w:tcBorders>
              <w:left w:val="single" w:sz="12" w:space="0" w:color="auto"/>
              <w:bottom w:val="single" w:sz="4" w:space="0" w:color="auto"/>
            </w:tcBorders>
          </w:tcPr>
          <w:p w:rsidR="00505087" w:rsidRDefault="00505087" w:rsidP="00505087">
            <w:r>
              <w:t>£1.17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12" w:space="0" w:color="auto"/>
            </w:tcBorders>
          </w:tcPr>
          <w:p w:rsidR="00505087" w:rsidRDefault="00505087" w:rsidP="00505087">
            <w:r>
              <w:t>£3.70</w:t>
            </w:r>
          </w:p>
        </w:tc>
      </w:tr>
      <w:tr w:rsidR="00505087" w:rsidTr="00505087">
        <w:tc>
          <w:tcPr>
            <w:tcW w:w="23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 xml:space="preserve">Nov </w:t>
            </w:r>
            <w:proofErr w:type="spellStart"/>
            <w:r>
              <w:t>Arrivee</w:t>
            </w:r>
            <w:proofErr w:type="spellEnd"/>
          </w:p>
        </w:tc>
        <w:tc>
          <w:tcPr>
            <w:tcW w:w="982" w:type="dxa"/>
            <w:tcBorders>
              <w:left w:val="single" w:sz="12" w:space="0" w:color="auto"/>
              <w:bottom w:val="double" w:sz="4" w:space="0" w:color="auto"/>
            </w:tcBorders>
          </w:tcPr>
          <w:p w:rsidR="00505087" w:rsidRDefault="00505087" w:rsidP="00505087">
            <w:r>
              <w:t>£1.17</w:t>
            </w:r>
          </w:p>
        </w:tc>
        <w:tc>
          <w:tcPr>
            <w:tcW w:w="1134" w:type="dxa"/>
            <w:tcBorders>
              <w:bottom w:val="double" w:sz="4" w:space="0" w:color="auto"/>
              <w:right w:val="single" w:sz="12" w:space="0" w:color="auto"/>
            </w:tcBorders>
          </w:tcPr>
          <w:p w:rsidR="00505087" w:rsidRDefault="00505087" w:rsidP="00505087">
            <w:r>
              <w:t>£3.70</w:t>
            </w:r>
          </w:p>
        </w:tc>
      </w:tr>
      <w:tr w:rsidR="00505087" w:rsidTr="00505087">
        <w:tc>
          <w:tcPr>
            <w:tcW w:w="23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087" w:rsidRDefault="00505087" w:rsidP="00505087">
            <w:r>
              <w:t>effective 31/03/2014</w:t>
            </w:r>
          </w:p>
        </w:tc>
        <w:tc>
          <w:tcPr>
            <w:tcW w:w="982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505087" w:rsidRDefault="00907BDE" w:rsidP="00505087">
            <w:r>
              <w:fldChar w:fldCharType="begin"/>
            </w:r>
            <w:r w:rsidR="00505087">
              <w:instrText xml:space="preserve"> =SUM(ABOVE) </w:instrText>
            </w:r>
            <w:r>
              <w:fldChar w:fldCharType="separate"/>
            </w:r>
            <w:r w:rsidR="00505087">
              <w:rPr>
                <w:noProof/>
              </w:rPr>
              <w:t>£4.99</w:t>
            </w:r>
            <w:r>
              <w:fldChar w:fldCharType="end"/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505087" w:rsidRDefault="00907BDE" w:rsidP="00505087">
            <w:r>
              <w:fldChar w:fldCharType="begin"/>
            </w:r>
            <w:r w:rsidR="00505087">
              <w:instrText xml:space="preserve"> =SUM(ABOVE) </w:instrText>
            </w:r>
            <w:r>
              <w:fldChar w:fldCharType="separate"/>
            </w:r>
            <w:r w:rsidR="00505087">
              <w:rPr>
                <w:noProof/>
              </w:rPr>
              <w:t>£16.25</w:t>
            </w:r>
            <w:r>
              <w:fldChar w:fldCharType="end"/>
            </w:r>
          </w:p>
        </w:tc>
      </w:tr>
    </w:tbl>
    <w:p w:rsidR="00505087" w:rsidRDefault="0037312D" w:rsidP="00B9225A">
      <w:r>
        <w:t xml:space="preserve"> </w:t>
      </w:r>
      <w:r w:rsidR="00E75B0C">
        <w:t>We</w:t>
      </w:r>
      <w:r>
        <w:t xml:space="preserve"> ought to review</w:t>
      </w:r>
      <w:r w:rsidR="00505087">
        <w:t xml:space="preserve"> on a regular basis</w:t>
      </w:r>
      <w:r>
        <w:t xml:space="preserve"> the supplement we</w:t>
      </w:r>
      <w:r w:rsidR="00E75B0C">
        <w:t xml:space="preserve"> charge </w:t>
      </w:r>
      <w:r w:rsidR="001E7C6F">
        <w:t xml:space="preserve">those </w:t>
      </w:r>
      <w:r w:rsidR="00E75B0C">
        <w:t>AUKs w</w:t>
      </w:r>
      <w:r w:rsidR="001E7C6F">
        <w:t xml:space="preserve">ho have a </w:t>
      </w:r>
      <w:r w:rsidR="00E75B0C">
        <w:t>non-UK address</w:t>
      </w:r>
      <w:r>
        <w:t xml:space="preserve">. We currently charge an </w:t>
      </w:r>
      <w:r w:rsidR="00E75B0C">
        <w:t xml:space="preserve">extra £4 </w:t>
      </w:r>
      <w:r>
        <w:t xml:space="preserve">for non-UK AUKs but this has failed to keep up with increasing postal rates. </w:t>
      </w:r>
    </w:p>
    <w:p w:rsidR="00F313CF" w:rsidRDefault="00505087" w:rsidP="00B9225A">
      <w:r>
        <w:t>While reviewing this, w</w:t>
      </w:r>
      <w:r w:rsidR="00F313CF">
        <w:t>e should take into consideration</w:t>
      </w:r>
      <w:r w:rsidR="003F1B50">
        <w:t xml:space="preserve"> </w:t>
      </w:r>
      <w:r w:rsidR="001E7C6F">
        <w:t xml:space="preserve">any </w:t>
      </w:r>
      <w:r w:rsidR="003F1B50">
        <w:t xml:space="preserve">future plans for sending out publications, and </w:t>
      </w:r>
      <w:r>
        <w:t xml:space="preserve">remember </w:t>
      </w:r>
      <w:r w:rsidR="00F313CF">
        <w:t>that Overseas Members do not receive insurance cover</w:t>
      </w:r>
      <w:r w:rsidR="003F1B50">
        <w:t>.</w:t>
      </w:r>
    </w:p>
    <w:p w:rsidR="00F313CF" w:rsidRDefault="00F313CF" w:rsidP="00B9225A">
      <w:r>
        <w:t xml:space="preserve">We have 109 overseas members </w:t>
      </w:r>
      <w:r w:rsidR="003F1B50">
        <w:t xml:space="preserve">but </w:t>
      </w:r>
      <w:r>
        <w:t xml:space="preserve">only mail out to </w:t>
      </w:r>
      <w:r w:rsidR="003F1B50">
        <w:t xml:space="preserve">the 97 main </w:t>
      </w:r>
      <w:r>
        <w:t>members.</w:t>
      </w:r>
    </w:p>
    <w:p w:rsidR="000C0A8C" w:rsidRPr="00175A5D" w:rsidRDefault="00ED7C22" w:rsidP="005C6F2B">
      <w:pPr>
        <w:pStyle w:val="Heading2"/>
      </w:pPr>
      <w:r>
        <w:t>E</w:t>
      </w:r>
      <w:r w:rsidR="000C0A8C" w:rsidRPr="00175A5D">
        <w:t>nrolment</w:t>
      </w:r>
      <w:r>
        <w:t>/Late Renewal</w:t>
      </w:r>
      <w:r w:rsidR="000C0A8C" w:rsidRPr="00175A5D">
        <w:t xml:space="preserve"> fee</w:t>
      </w:r>
    </w:p>
    <w:p w:rsidR="003F1B50" w:rsidRDefault="003F1B50" w:rsidP="003F1B50">
      <w:r>
        <w:t>This is another membership supplement that we’ve levied for many years, possibly since AUK was created, and ought to be reviewed on an occasional basis.</w:t>
      </w:r>
    </w:p>
    <w:p w:rsidR="003F1B50" w:rsidRDefault="000C0A8C" w:rsidP="00493D4A">
      <w:r>
        <w:t>We charge an extra £5 to all new members joining AUK.  We also</w:t>
      </w:r>
      <w:r w:rsidR="00ED7C22">
        <w:t xml:space="preserve"> add this </w:t>
      </w:r>
      <w:r w:rsidR="00175A5D">
        <w:t xml:space="preserve">as a </w:t>
      </w:r>
      <w:r w:rsidR="00ED7C22">
        <w:t>R</w:t>
      </w:r>
      <w:r>
        <w:t xml:space="preserve">ejoining fee to </w:t>
      </w:r>
      <w:r w:rsidR="00175A5D">
        <w:t xml:space="preserve">those </w:t>
      </w:r>
      <w:r>
        <w:t>renew</w:t>
      </w:r>
      <w:r w:rsidR="00175A5D">
        <w:t>ing</w:t>
      </w:r>
      <w:r>
        <w:t xml:space="preserve"> after the deadline</w:t>
      </w:r>
      <w:r w:rsidR="003F1B50">
        <w:t xml:space="preserve">.  </w:t>
      </w:r>
      <w:r>
        <w:t xml:space="preserve"> (</w:t>
      </w:r>
      <w:r w:rsidR="003F1B50">
        <w:t xml:space="preserve">The deadline is </w:t>
      </w:r>
      <w:r>
        <w:t xml:space="preserve">officially </w:t>
      </w:r>
      <w:r w:rsidR="00175A5D">
        <w:t>stated as the end of</w:t>
      </w:r>
      <w:r>
        <w:t xml:space="preserve"> December, but </w:t>
      </w:r>
      <w:r w:rsidR="00505087">
        <w:t>i</w:t>
      </w:r>
      <w:r w:rsidR="003F1B50">
        <w:t xml:space="preserve">n effect it is </w:t>
      </w:r>
      <w:r>
        <w:t xml:space="preserve">late January </w:t>
      </w:r>
      <w:r w:rsidR="00ED7C22">
        <w:t xml:space="preserve">after </w:t>
      </w:r>
      <w:r>
        <w:t xml:space="preserve">I </w:t>
      </w:r>
      <w:r w:rsidR="00ED7C22">
        <w:t xml:space="preserve">have </w:t>
      </w:r>
      <w:r>
        <w:t>create</w:t>
      </w:r>
      <w:r w:rsidR="00ED7C22">
        <w:t>d</w:t>
      </w:r>
      <w:r>
        <w:t xml:space="preserve"> the </w:t>
      </w:r>
      <w:r w:rsidR="00175A5D">
        <w:t>Arrivée</w:t>
      </w:r>
      <w:r>
        <w:t xml:space="preserve"> mailing list</w:t>
      </w:r>
      <w:r w:rsidR="00493D4A">
        <w:t>)</w:t>
      </w:r>
      <w:r>
        <w:t>.</w:t>
      </w:r>
      <w:r w:rsidR="00505087">
        <w:t xml:space="preserve"> </w:t>
      </w:r>
    </w:p>
    <w:p w:rsidR="00ED7C22" w:rsidRDefault="00ED7C22" w:rsidP="00ED7C22">
      <w:r>
        <w:t xml:space="preserve">The intention of this </w:t>
      </w:r>
      <w:r w:rsidR="005C6F2B">
        <w:t>J</w:t>
      </w:r>
      <w:r>
        <w:t>oining/</w:t>
      </w:r>
      <w:r w:rsidR="005C6F2B">
        <w:t>L</w:t>
      </w:r>
      <w:r>
        <w:t>ate</w:t>
      </w:r>
      <w:r w:rsidR="005C6F2B">
        <w:t xml:space="preserve"> R</w:t>
      </w:r>
      <w:r>
        <w:t>enewal fee is to cover the cost to the club of processing enrolments and late renewals</w:t>
      </w:r>
      <w:r w:rsidR="001E7C6F">
        <w:t>, but</w:t>
      </w:r>
      <w:r w:rsidR="00F00570">
        <w:t xml:space="preserve"> the only additional costs are for </w:t>
      </w:r>
      <w:r>
        <w:t xml:space="preserve">printing and </w:t>
      </w:r>
      <w:r w:rsidR="00896DF1">
        <w:t>mail</w:t>
      </w:r>
      <w:r>
        <w:t>ing extra stocks of Arrivée.</w:t>
      </w:r>
    </w:p>
    <w:p w:rsidR="00493D4A" w:rsidRDefault="00896DF1" w:rsidP="00896DF1">
      <w:r>
        <w:lastRenderedPageBreak/>
        <w:t>It is possible that this enrolment fee might be seen as a barrier to recruitment, and i</w:t>
      </w:r>
      <w:r w:rsidR="00493D4A">
        <w:t xml:space="preserve">f we have an ambition to </w:t>
      </w:r>
      <w:proofErr w:type="gramStart"/>
      <w:r w:rsidR="00493D4A">
        <w:t>increase</w:t>
      </w:r>
      <w:proofErr w:type="gramEnd"/>
      <w:r w:rsidR="00493D4A">
        <w:t xml:space="preserve"> AUK membership, and have </w:t>
      </w:r>
      <w:r>
        <w:t xml:space="preserve">healthy </w:t>
      </w:r>
      <w:r w:rsidR="00493D4A">
        <w:t>financ</w:t>
      </w:r>
      <w:r w:rsidR="00505087">
        <w:t>es</w:t>
      </w:r>
      <w:r w:rsidR="00493D4A">
        <w:t>, we might consider dropping this charge.</w:t>
      </w:r>
      <w:r>
        <w:t xml:space="preserve">  There would be a</w:t>
      </w:r>
      <w:r w:rsidR="00493D4A">
        <w:t xml:space="preserve"> cost to AUK </w:t>
      </w:r>
      <w:r>
        <w:t xml:space="preserve">of </w:t>
      </w:r>
      <w:r w:rsidR="00493D4A">
        <w:t>something</w:t>
      </w:r>
      <w:r w:rsidR="00ED7C22">
        <w:t xml:space="preserve"> like £5</w:t>
      </w:r>
      <w:r w:rsidR="00F00570">
        <w:t>,</w:t>
      </w:r>
      <w:r w:rsidR="00ED7C22">
        <w:t xml:space="preserve">000 from </w:t>
      </w:r>
      <w:r w:rsidR="00493D4A">
        <w:t>annual income.</w:t>
      </w:r>
    </w:p>
    <w:p w:rsidR="00896DF1" w:rsidRDefault="00493D4A" w:rsidP="00B9225A">
      <w:r>
        <w:t>Th</w:t>
      </w:r>
      <w:r w:rsidR="00896DF1">
        <w:t xml:space="preserve">e late renewal charge of £5 has occasionally led to some AUKs deciding not to renew their membership.  </w:t>
      </w:r>
      <w:r w:rsidR="00ED7C22">
        <w:t>While I might ask for the extra £5, I don’t monitor whether this is subsequently paid and I don’t chase</w:t>
      </w:r>
      <w:r w:rsidR="00F00570">
        <w:t xml:space="preserve"> up</w:t>
      </w:r>
      <w:r w:rsidR="00ED7C22">
        <w:t xml:space="preserve"> for it</w:t>
      </w:r>
      <w:r w:rsidR="00505087">
        <w:t xml:space="preserve">.  </w:t>
      </w:r>
      <w:r w:rsidR="00ED7C22">
        <w:t xml:space="preserve">I </w:t>
      </w:r>
      <w:r w:rsidR="000C0A8C">
        <w:t>usually waive th</w:t>
      </w:r>
      <w:r w:rsidR="00896DF1">
        <w:t>e</w:t>
      </w:r>
      <w:r w:rsidR="000C0A8C">
        <w:t xml:space="preserve"> </w:t>
      </w:r>
      <w:r w:rsidR="00896DF1">
        <w:t>supplement</w:t>
      </w:r>
      <w:r w:rsidR="000C0A8C">
        <w:t xml:space="preserve"> </w:t>
      </w:r>
      <w:r>
        <w:t xml:space="preserve">for those </w:t>
      </w:r>
      <w:r w:rsidR="005C6F2B">
        <w:t xml:space="preserve">renewing by taking out </w:t>
      </w:r>
      <w:r w:rsidR="000C0A8C">
        <w:t xml:space="preserve">commuted </w:t>
      </w:r>
      <w:r w:rsidR="005C6F2B">
        <w:t>membership</w:t>
      </w:r>
      <w:r w:rsidR="00ED7C22">
        <w:t xml:space="preserve">. </w:t>
      </w:r>
    </w:p>
    <w:p w:rsidR="00175A5D" w:rsidRDefault="005C6F2B" w:rsidP="00B9225A">
      <w:r>
        <w:t>All L</w:t>
      </w:r>
      <w:r w:rsidR="00ED7C22">
        <w:t xml:space="preserve">ate </w:t>
      </w:r>
      <w:proofErr w:type="spellStart"/>
      <w:r>
        <w:t>R</w:t>
      </w:r>
      <w:r w:rsidR="00ED7C22">
        <w:t>enewers</w:t>
      </w:r>
      <w:proofErr w:type="spellEnd"/>
      <w:r w:rsidR="00ED7C22">
        <w:t xml:space="preserve"> </w:t>
      </w:r>
      <w:r w:rsidR="00896DF1">
        <w:t xml:space="preserve">currently </w:t>
      </w:r>
      <w:r w:rsidR="00ED7C22">
        <w:t>receive any outstanding copies of Arrivée they may otherwise have missed (subject to stocks)</w:t>
      </w:r>
      <w:r>
        <w:t>.</w:t>
      </w:r>
      <w:r w:rsidR="00896DF1">
        <w:t xml:space="preserve">  If we dropped the £5 supplement I would probably not send any outstanding Arrivées unless paid for as back-issues.</w:t>
      </w:r>
    </w:p>
    <w:p w:rsidR="00896DF1" w:rsidRDefault="00896DF1" w:rsidP="00896DF1">
      <w:r>
        <w:t>We don’t charge this supplement for Household members.</w:t>
      </w:r>
    </w:p>
    <w:p w:rsidR="00505087" w:rsidRDefault="00505087" w:rsidP="00896DF1">
      <w:r>
        <w:t xml:space="preserve">Dropping the supplement might </w:t>
      </w:r>
      <w:r w:rsidR="009E304F">
        <w:t xml:space="preserve">be seen as unfair by some </w:t>
      </w:r>
      <w:r>
        <w:t>existing members, who have all paid the joining fee.</w:t>
      </w:r>
    </w:p>
    <w:p w:rsidR="009E304F" w:rsidRDefault="00F313CF" w:rsidP="005C6F2B">
      <w:pPr>
        <w:pStyle w:val="Heading2"/>
      </w:pPr>
      <w:r w:rsidRPr="00F313CF">
        <w:t>Membership</w:t>
      </w:r>
      <w:r w:rsidR="009E304F">
        <w:t xml:space="preserve"> Documentation</w:t>
      </w:r>
    </w:p>
    <w:p w:rsidR="009E304F" w:rsidRPr="009E304F" w:rsidRDefault="009E304F" w:rsidP="009E304F">
      <w:r>
        <w:t xml:space="preserve">I have updated the How-to-be-a-Membership-Secretary documentation after meetings with Ian Hobbs and Nigel Hall and this now resides at </w:t>
      </w:r>
      <w:hyperlink r:id="rId8" w:history="1">
        <w:r w:rsidRPr="00441C70">
          <w:rPr>
            <w:rStyle w:val="Hyperlink"/>
          </w:rPr>
          <w:t>http://www.aukweb.net/users/common_files/</w:t>
        </w:r>
      </w:hyperlink>
      <w:r>
        <w:t xml:space="preserve"> under Membership folder.</w:t>
      </w:r>
    </w:p>
    <w:p w:rsidR="00F313CF" w:rsidRDefault="00F313CF" w:rsidP="009E304F">
      <w:pPr>
        <w:pStyle w:val="Heading2"/>
      </w:pPr>
      <w:r w:rsidRPr="00F313CF">
        <w:t xml:space="preserve"> Accounts</w:t>
      </w:r>
    </w:p>
    <w:p w:rsidR="00F00570" w:rsidRPr="009E304F" w:rsidRDefault="00F00570" w:rsidP="00F00570">
      <w:r>
        <w:t xml:space="preserve">A breakdown of Membership Subscriptions during the current financial year is kept at </w:t>
      </w:r>
      <w:hyperlink r:id="rId9" w:history="1">
        <w:r w:rsidRPr="00441C70">
          <w:rPr>
            <w:rStyle w:val="Hyperlink"/>
          </w:rPr>
          <w:t>http://www.aukweb.net/users/common_files/</w:t>
        </w:r>
      </w:hyperlink>
      <w:r>
        <w:t xml:space="preserve"> under Membership folder.  These are summarised below:-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/>
      </w:tblPr>
      <w:tblGrid>
        <w:gridCol w:w="2694"/>
        <w:gridCol w:w="1134"/>
        <w:gridCol w:w="850"/>
        <w:gridCol w:w="1134"/>
        <w:gridCol w:w="1134"/>
        <w:gridCol w:w="709"/>
        <w:gridCol w:w="1276"/>
        <w:gridCol w:w="1134"/>
      </w:tblGrid>
      <w:tr w:rsidR="001666AB" w:rsidRPr="001666AB" w:rsidTr="002147E3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1 Year</w:t>
            </w:r>
          </w:p>
        </w:tc>
        <w:tc>
          <w:tcPr>
            <w:tcW w:w="311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5 Years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2147E3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Activity</w:t>
            </w:r>
            <w:r>
              <w:rPr>
                <w:rFonts w:ascii="Arial" w:hAnsi="Arial" w:cs="Arial"/>
                <w:sz w:val="20"/>
                <w:szCs w:val="20"/>
              </w:rPr>
              <w:t xml:space="preserve"> since 01/09/2013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umber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Fee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z w:val="20"/>
                <w:szCs w:val="20"/>
              </w:rPr>
              <w:t>oun</w:t>
            </w:r>
            <w:r w:rsidRPr="001666A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umber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Fee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z w:val="20"/>
                <w:szCs w:val="20"/>
              </w:rPr>
              <w:t>oun</w:t>
            </w:r>
            <w:r w:rsidRPr="001666A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1666AB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 xml:space="preserve">Life </w:t>
            </w:r>
            <w:r w:rsidR="002147E3" w:rsidRPr="001666AB">
              <w:rPr>
                <w:rFonts w:ascii="Arial" w:hAnsi="Arial" w:cs="Arial"/>
                <w:sz w:val="20"/>
                <w:szCs w:val="20"/>
              </w:rPr>
              <w:t>Arrivée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407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£3,663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£45</w:t>
            </w: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£1,530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1666AB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2147E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Enrolments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671</w:t>
            </w:r>
          </w:p>
        </w:tc>
        <w:tc>
          <w:tcPr>
            <w:tcW w:w="850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£19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£12,749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709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£61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£3,233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1666AB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2147E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Renewals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1676</w:t>
            </w:r>
          </w:p>
        </w:tc>
        <w:tc>
          <w:tcPr>
            <w:tcW w:w="850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£23,464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263</w:t>
            </w:r>
          </w:p>
        </w:tc>
        <w:tc>
          <w:tcPr>
            <w:tcW w:w="709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£56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£14,728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1666AB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Late Renewals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850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£19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£532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£61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£244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1666AB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Household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322</w:t>
            </w:r>
          </w:p>
        </w:tc>
        <w:tc>
          <w:tcPr>
            <w:tcW w:w="850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£1,610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709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£20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£1,020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6AB" w:rsidRPr="001666AB" w:rsidTr="002147E3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Overseas Supplement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850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£4</w:t>
            </w:r>
          </w:p>
        </w:tc>
        <w:tc>
          <w:tcPr>
            <w:tcW w:w="1134" w:type="dxa"/>
            <w:tcBorders>
              <w:bottom w:val="double" w:sz="4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£112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£20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£200</w:t>
            </w: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70" w:rsidRPr="001666AB" w:rsidTr="00F0057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£42,130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£20,955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£63085</w:t>
            </w:r>
          </w:p>
        </w:tc>
      </w:tr>
      <w:tr w:rsidR="001666AB" w:rsidRPr="001666AB" w:rsidTr="002147E3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Donations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£212</w:t>
            </w:r>
          </w:p>
        </w:tc>
      </w:tr>
      <w:tr w:rsidR="002147E3" w:rsidRPr="001666AB" w:rsidTr="002147E3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bottom"/>
          </w:tcPr>
          <w:p w:rsidR="001666AB" w:rsidRPr="001666AB" w:rsidRDefault="001666AB" w:rsidP="001666AB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666AB" w:rsidRPr="001666AB" w:rsidRDefault="001666AB" w:rsidP="00DD1A2E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66AB">
              <w:rPr>
                <w:rFonts w:ascii="Arial" w:hAnsi="Arial" w:cs="Arial"/>
                <w:sz w:val="20"/>
                <w:szCs w:val="20"/>
              </w:rPr>
              <w:t>£63,975</w:t>
            </w:r>
          </w:p>
        </w:tc>
      </w:tr>
    </w:tbl>
    <w:p w:rsidR="001666AB" w:rsidRDefault="001666AB" w:rsidP="00A16FEE"/>
    <w:p w:rsidR="002147E3" w:rsidRPr="00A16FEE" w:rsidRDefault="00A16FEE" w:rsidP="00A16FEE">
      <w:r>
        <w:t>Membership currently stands at 5663 (as of 28</w:t>
      </w:r>
      <w:r w:rsidRPr="00A16FEE">
        <w:rPr>
          <w:vertAlign w:val="superscript"/>
        </w:rPr>
        <w:t>th</w:t>
      </w:r>
      <w:r>
        <w:t xml:space="preserve"> March 2014)</w:t>
      </w:r>
      <w:r w:rsidR="002147E3">
        <w:t>, with 4634 Main Members, 576 Household Members and 453 free Life Members.</w:t>
      </w:r>
      <w:r w:rsidR="00F00570">
        <w:t xml:space="preserve">  </w:t>
      </w:r>
      <w:r w:rsidR="002147E3">
        <w:t>There are 110 Overseas Members</w:t>
      </w:r>
      <w:r w:rsidR="00F00570">
        <w:t xml:space="preserve">.  </w:t>
      </w:r>
      <w:r w:rsidR="002147E3">
        <w:t>711 of last year’s members have still to renew.</w:t>
      </w:r>
      <w:r w:rsidR="00F00570">
        <w:t xml:space="preserve"> Females comprise 1 in 6.46 of the Membership.</w:t>
      </w:r>
    </w:p>
    <w:p w:rsidR="00F313CF" w:rsidRDefault="00F313CF" w:rsidP="00B9225A"/>
    <w:sectPr w:rsidR="00F313CF" w:rsidSect="00135043">
      <w:headerReference w:type="default" r:id="rId10"/>
      <w:footerReference w:type="default" r:id="rId11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20B" w:rsidRDefault="0061420B" w:rsidP="001374D1">
      <w:pPr>
        <w:spacing w:after="0" w:line="240" w:lineRule="auto"/>
      </w:pPr>
      <w:r>
        <w:separator/>
      </w:r>
    </w:p>
  </w:endnote>
  <w:endnote w:type="continuationSeparator" w:id="0">
    <w:p w:rsidR="0061420B" w:rsidRDefault="0061420B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B32" w:rsidRDefault="00463B32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Mike Wigley </w:t>
    </w:r>
    <w:r>
      <w:tab/>
      <w:t xml:space="preserve">Page </w:t>
    </w:r>
    <w:fldSimple w:instr=" PAGE   \* MERGEFORMAT ">
      <w:r w:rsidR="00F00570">
        <w:rPr>
          <w:noProof/>
        </w:rPr>
        <w:t>2</w:t>
      </w:r>
    </w:fldSimple>
    <w:r>
      <w:rPr>
        <w:noProof/>
      </w:rPr>
      <w:t xml:space="preserve"> </w:t>
    </w:r>
    <w:r>
      <w:rPr>
        <w:noProof/>
      </w:rPr>
      <w:tab/>
    </w:r>
    <w:fldSimple w:instr=" FILENAME   \* MERGEFORMAT ">
      <w:r w:rsidR="00F00570">
        <w:rPr>
          <w:noProof/>
        </w:rPr>
        <w:t>MemSec Report March 2014.docx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20B" w:rsidRDefault="0061420B" w:rsidP="001374D1">
      <w:pPr>
        <w:spacing w:after="0" w:line="240" w:lineRule="auto"/>
      </w:pPr>
      <w:r>
        <w:separator/>
      </w:r>
    </w:p>
  </w:footnote>
  <w:footnote w:type="continuationSeparator" w:id="0">
    <w:p w:rsidR="0061420B" w:rsidRDefault="0061420B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B32" w:rsidRPr="004131A4" w:rsidRDefault="00463B32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6BF631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0BB27B6"/>
    <w:multiLevelType w:val="hybridMultilevel"/>
    <w:tmpl w:val="39283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1"/>
  </w:num>
  <w:num w:numId="2">
    <w:abstractNumId w:val="10"/>
  </w:num>
  <w:num w:numId="3">
    <w:abstractNumId w:val="7"/>
  </w:num>
  <w:num w:numId="4">
    <w:abstractNumId w:val="23"/>
  </w:num>
  <w:num w:numId="5">
    <w:abstractNumId w:val="20"/>
  </w:num>
  <w:num w:numId="6">
    <w:abstractNumId w:val="22"/>
  </w:num>
  <w:num w:numId="7">
    <w:abstractNumId w:val="9"/>
  </w:num>
  <w:num w:numId="8">
    <w:abstractNumId w:val="8"/>
  </w:num>
  <w:num w:numId="9">
    <w:abstractNumId w:val="18"/>
  </w:num>
  <w:num w:numId="10">
    <w:abstractNumId w:val="29"/>
  </w:num>
  <w:num w:numId="11">
    <w:abstractNumId w:val="3"/>
  </w:num>
  <w:num w:numId="12">
    <w:abstractNumId w:val="0"/>
  </w:num>
  <w:num w:numId="13">
    <w:abstractNumId w:val="14"/>
  </w:num>
  <w:num w:numId="14">
    <w:abstractNumId w:val="31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9"/>
  </w:num>
  <w:num w:numId="20">
    <w:abstractNumId w:val="35"/>
  </w:num>
  <w:num w:numId="21">
    <w:abstractNumId w:val="24"/>
  </w:num>
  <w:num w:numId="22">
    <w:abstractNumId w:val="26"/>
  </w:num>
  <w:num w:numId="23">
    <w:abstractNumId w:val="4"/>
  </w:num>
  <w:num w:numId="24">
    <w:abstractNumId w:val="33"/>
  </w:num>
  <w:num w:numId="25">
    <w:abstractNumId w:val="15"/>
  </w:num>
  <w:num w:numId="26">
    <w:abstractNumId w:val="36"/>
  </w:num>
  <w:num w:numId="27">
    <w:abstractNumId w:val="34"/>
  </w:num>
  <w:num w:numId="28">
    <w:abstractNumId w:val="25"/>
  </w:num>
  <w:num w:numId="29">
    <w:abstractNumId w:val="30"/>
  </w:num>
  <w:num w:numId="30">
    <w:abstractNumId w:val="16"/>
  </w:num>
  <w:num w:numId="31">
    <w:abstractNumId w:val="11"/>
  </w:num>
  <w:num w:numId="32">
    <w:abstractNumId w:val="27"/>
  </w:num>
  <w:num w:numId="33">
    <w:abstractNumId w:val="28"/>
  </w:num>
  <w:num w:numId="34">
    <w:abstractNumId w:val="32"/>
  </w:num>
  <w:num w:numId="35">
    <w:abstractNumId w:val="12"/>
  </w:num>
  <w:num w:numId="36">
    <w:abstractNumId w:val="1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0AB"/>
    <w:rsid w:val="00000111"/>
    <w:rsid w:val="000051EE"/>
    <w:rsid w:val="000152B4"/>
    <w:rsid w:val="00017092"/>
    <w:rsid w:val="000270AB"/>
    <w:rsid w:val="00061D55"/>
    <w:rsid w:val="00066998"/>
    <w:rsid w:val="00070E13"/>
    <w:rsid w:val="000813DD"/>
    <w:rsid w:val="000902BB"/>
    <w:rsid w:val="000930B2"/>
    <w:rsid w:val="000A11EF"/>
    <w:rsid w:val="000B0294"/>
    <w:rsid w:val="000C0A8C"/>
    <w:rsid w:val="000E6BE7"/>
    <w:rsid w:val="000E6CFD"/>
    <w:rsid w:val="00100FF4"/>
    <w:rsid w:val="00112090"/>
    <w:rsid w:val="001144B8"/>
    <w:rsid w:val="00131322"/>
    <w:rsid w:val="001330D3"/>
    <w:rsid w:val="00133DDA"/>
    <w:rsid w:val="00135043"/>
    <w:rsid w:val="001374D1"/>
    <w:rsid w:val="00145EE0"/>
    <w:rsid w:val="00146FDC"/>
    <w:rsid w:val="001666AB"/>
    <w:rsid w:val="0016707C"/>
    <w:rsid w:val="00175A5D"/>
    <w:rsid w:val="00175D42"/>
    <w:rsid w:val="00183C95"/>
    <w:rsid w:val="0018518C"/>
    <w:rsid w:val="001B200A"/>
    <w:rsid w:val="001B58F1"/>
    <w:rsid w:val="001C6FF7"/>
    <w:rsid w:val="001D002B"/>
    <w:rsid w:val="001D4120"/>
    <w:rsid w:val="001E6496"/>
    <w:rsid w:val="001E7C6F"/>
    <w:rsid w:val="00204111"/>
    <w:rsid w:val="002147E3"/>
    <w:rsid w:val="0021508B"/>
    <w:rsid w:val="002213E7"/>
    <w:rsid w:val="002219B9"/>
    <w:rsid w:val="00225A90"/>
    <w:rsid w:val="00233B6B"/>
    <w:rsid w:val="00290111"/>
    <w:rsid w:val="00291AB0"/>
    <w:rsid w:val="002A7053"/>
    <w:rsid w:val="002B795B"/>
    <w:rsid w:val="002D0840"/>
    <w:rsid w:val="00307279"/>
    <w:rsid w:val="00321218"/>
    <w:rsid w:val="003326E2"/>
    <w:rsid w:val="00344BF4"/>
    <w:rsid w:val="00351185"/>
    <w:rsid w:val="00353706"/>
    <w:rsid w:val="0037312D"/>
    <w:rsid w:val="003B4EA6"/>
    <w:rsid w:val="003D14EA"/>
    <w:rsid w:val="003F1B50"/>
    <w:rsid w:val="004131A4"/>
    <w:rsid w:val="00423523"/>
    <w:rsid w:val="00430C56"/>
    <w:rsid w:val="00433493"/>
    <w:rsid w:val="00441B70"/>
    <w:rsid w:val="00461434"/>
    <w:rsid w:val="00463B32"/>
    <w:rsid w:val="0047486E"/>
    <w:rsid w:val="00493D4A"/>
    <w:rsid w:val="00497D09"/>
    <w:rsid w:val="004C2613"/>
    <w:rsid w:val="004C5885"/>
    <w:rsid w:val="004C6956"/>
    <w:rsid w:val="004E1A1F"/>
    <w:rsid w:val="004E1B90"/>
    <w:rsid w:val="004E4E88"/>
    <w:rsid w:val="00505087"/>
    <w:rsid w:val="005167CE"/>
    <w:rsid w:val="00520BDC"/>
    <w:rsid w:val="00521608"/>
    <w:rsid w:val="0057643A"/>
    <w:rsid w:val="00594086"/>
    <w:rsid w:val="005B2268"/>
    <w:rsid w:val="005C6F2B"/>
    <w:rsid w:val="005D2495"/>
    <w:rsid w:val="005D5FF6"/>
    <w:rsid w:val="00601180"/>
    <w:rsid w:val="0061420B"/>
    <w:rsid w:val="00615BD7"/>
    <w:rsid w:val="00615F8E"/>
    <w:rsid w:val="0064110B"/>
    <w:rsid w:val="006837CA"/>
    <w:rsid w:val="0068557D"/>
    <w:rsid w:val="006B4ABB"/>
    <w:rsid w:val="006D1832"/>
    <w:rsid w:val="006E10EB"/>
    <w:rsid w:val="006E490C"/>
    <w:rsid w:val="00714812"/>
    <w:rsid w:val="0073086E"/>
    <w:rsid w:val="00740F28"/>
    <w:rsid w:val="0074644C"/>
    <w:rsid w:val="0076656D"/>
    <w:rsid w:val="007712B6"/>
    <w:rsid w:val="0077684B"/>
    <w:rsid w:val="007C41B2"/>
    <w:rsid w:val="007E5E1C"/>
    <w:rsid w:val="008264C4"/>
    <w:rsid w:val="00832C00"/>
    <w:rsid w:val="008435F1"/>
    <w:rsid w:val="0085026A"/>
    <w:rsid w:val="008722FD"/>
    <w:rsid w:val="00896DF1"/>
    <w:rsid w:val="008A40DB"/>
    <w:rsid w:val="008E19B3"/>
    <w:rsid w:val="008E32D3"/>
    <w:rsid w:val="009023B3"/>
    <w:rsid w:val="00907BDE"/>
    <w:rsid w:val="00911691"/>
    <w:rsid w:val="00922AEA"/>
    <w:rsid w:val="009405B4"/>
    <w:rsid w:val="00943FD1"/>
    <w:rsid w:val="00945540"/>
    <w:rsid w:val="00950C9F"/>
    <w:rsid w:val="00960FA8"/>
    <w:rsid w:val="00971EF2"/>
    <w:rsid w:val="00982889"/>
    <w:rsid w:val="009A5BF3"/>
    <w:rsid w:val="009B182B"/>
    <w:rsid w:val="009B258B"/>
    <w:rsid w:val="009C77E8"/>
    <w:rsid w:val="009D1977"/>
    <w:rsid w:val="009E304F"/>
    <w:rsid w:val="009E7C52"/>
    <w:rsid w:val="00A1647D"/>
    <w:rsid w:val="00A16FEE"/>
    <w:rsid w:val="00A21634"/>
    <w:rsid w:val="00A24982"/>
    <w:rsid w:val="00A26F42"/>
    <w:rsid w:val="00A27BB4"/>
    <w:rsid w:val="00A414E9"/>
    <w:rsid w:val="00A6513F"/>
    <w:rsid w:val="00A96D7E"/>
    <w:rsid w:val="00AA34ED"/>
    <w:rsid w:val="00AB25F5"/>
    <w:rsid w:val="00AD2359"/>
    <w:rsid w:val="00AE4859"/>
    <w:rsid w:val="00AF55E8"/>
    <w:rsid w:val="00B12405"/>
    <w:rsid w:val="00B14D93"/>
    <w:rsid w:val="00B2570E"/>
    <w:rsid w:val="00B50EE7"/>
    <w:rsid w:val="00B84CD7"/>
    <w:rsid w:val="00B85F1F"/>
    <w:rsid w:val="00B9225A"/>
    <w:rsid w:val="00B95117"/>
    <w:rsid w:val="00BB0A51"/>
    <w:rsid w:val="00BB0B7A"/>
    <w:rsid w:val="00BC1562"/>
    <w:rsid w:val="00BD12A7"/>
    <w:rsid w:val="00BD1CC1"/>
    <w:rsid w:val="00BF37C4"/>
    <w:rsid w:val="00C00FD1"/>
    <w:rsid w:val="00C03C2D"/>
    <w:rsid w:val="00C07655"/>
    <w:rsid w:val="00C07D0C"/>
    <w:rsid w:val="00C234A6"/>
    <w:rsid w:val="00C24C8F"/>
    <w:rsid w:val="00C36C13"/>
    <w:rsid w:val="00C465A6"/>
    <w:rsid w:val="00C54CBB"/>
    <w:rsid w:val="00C91E7D"/>
    <w:rsid w:val="00CD0096"/>
    <w:rsid w:val="00CE2566"/>
    <w:rsid w:val="00D04AC9"/>
    <w:rsid w:val="00D062DC"/>
    <w:rsid w:val="00D10C49"/>
    <w:rsid w:val="00D16DB3"/>
    <w:rsid w:val="00D2008E"/>
    <w:rsid w:val="00D234BB"/>
    <w:rsid w:val="00D61651"/>
    <w:rsid w:val="00D83551"/>
    <w:rsid w:val="00D902E9"/>
    <w:rsid w:val="00DC4515"/>
    <w:rsid w:val="00DD38A3"/>
    <w:rsid w:val="00E03AD0"/>
    <w:rsid w:val="00E10500"/>
    <w:rsid w:val="00E75B0C"/>
    <w:rsid w:val="00E7677E"/>
    <w:rsid w:val="00E908E9"/>
    <w:rsid w:val="00E96279"/>
    <w:rsid w:val="00EB04AD"/>
    <w:rsid w:val="00EC4B73"/>
    <w:rsid w:val="00ED7C22"/>
    <w:rsid w:val="00EE79B9"/>
    <w:rsid w:val="00EF64DC"/>
    <w:rsid w:val="00F00570"/>
    <w:rsid w:val="00F01EAF"/>
    <w:rsid w:val="00F11FB9"/>
    <w:rsid w:val="00F12CBF"/>
    <w:rsid w:val="00F313CF"/>
    <w:rsid w:val="00F33C76"/>
    <w:rsid w:val="00F34104"/>
    <w:rsid w:val="00F37E5C"/>
    <w:rsid w:val="00F517BB"/>
    <w:rsid w:val="00F7339C"/>
    <w:rsid w:val="00F9303F"/>
    <w:rsid w:val="00FB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A51"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36C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E30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kweb.net/users/common_fil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ukweb.net/users/common_fil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\Documents\Audax%20membership\Meetings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A1F81-F76A-4571-98EF-C8E1A0DD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Template.dotx</Template>
  <TotalTime>406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15</cp:revision>
  <cp:lastPrinted>2014-03-28T16:54:00Z</cp:lastPrinted>
  <dcterms:created xsi:type="dcterms:W3CDTF">2014-01-23T18:05:00Z</dcterms:created>
  <dcterms:modified xsi:type="dcterms:W3CDTF">2014-03-28T16:54:00Z</dcterms:modified>
</cp:coreProperties>
</file>